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A2161" w14:textId="77777777" w:rsidR="00DA316F" w:rsidRDefault="00DA316F" w:rsidP="00BB5C4F">
      <w:r>
        <w:separator/>
      </w:r>
    </w:p>
  </w:endnote>
  <w:endnote w:type="continuationSeparator" w:id="0">
    <w:p w14:paraId="0C642F94" w14:textId="77777777" w:rsidR="00DA316F" w:rsidRDefault="00DA316F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D9449" w14:textId="77777777" w:rsidR="00CE0943" w:rsidRDefault="00CE094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DD9B9" w14:textId="77777777" w:rsidR="00DA316F" w:rsidRDefault="00DA316F" w:rsidP="00BB5C4F">
      <w:r>
        <w:separator/>
      </w:r>
    </w:p>
  </w:footnote>
  <w:footnote w:type="continuationSeparator" w:id="0">
    <w:p w14:paraId="46ACD1CD" w14:textId="77777777" w:rsidR="00DA316F" w:rsidRDefault="00DA316F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7E016" w14:textId="77777777" w:rsidR="00CE0943" w:rsidRDefault="00CE094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442FC" w14:textId="77777777" w:rsidR="00CE0943" w:rsidRDefault="00CE09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69AC5" w14:textId="77777777" w:rsidR="00CE0943" w:rsidRDefault="00CE0943" w:rsidP="00CE094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OŠ BREG</w:t>
    </w:r>
  </w:p>
  <w:p w14:paraId="542C65DC" w14:textId="77777777" w:rsidR="00CE0943" w:rsidRDefault="00CE0943" w:rsidP="00CE0943">
    <w:pPr>
      <w:pStyle w:val="Header"/>
      <w:jc w:val="center"/>
      <w:rPr>
        <w:rFonts w:asciiTheme="minorHAnsi" w:hAnsiTheme="minorHAnsi" w:cstheme="minorHAnsi"/>
        <w:color w:val="5B9BD5" w:themeColor="accent1"/>
        <w:sz w:val="24"/>
      </w:rPr>
    </w:pPr>
    <w:r>
      <w:rPr>
        <w:rFonts w:asciiTheme="minorHAnsi" w:hAnsiTheme="minorHAnsi" w:cstheme="minorHAnsi"/>
        <w:color w:val="5B9BD5" w:themeColor="accent1"/>
        <w:sz w:val="24"/>
      </w:rPr>
      <w:t>Rogaška cesta 6</w:t>
    </w:r>
  </w:p>
  <w:p w14:paraId="4B5F8B70" w14:textId="464C9126" w:rsidR="006B67EC" w:rsidRPr="00094740" w:rsidRDefault="00CE0943" w:rsidP="00CE0943">
    <w:pPr>
      <w:pStyle w:val="Header"/>
      <w:jc w:val="center"/>
    </w:pPr>
    <w:r>
      <w:rPr>
        <w:rFonts w:asciiTheme="minorHAnsi" w:hAnsiTheme="minorHAnsi" w:cstheme="minorHAnsi"/>
        <w:color w:val="5B9BD5" w:themeColor="accent1"/>
        <w:sz w:val="24"/>
      </w:rPr>
      <w:t>2250 Ptuj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50392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61B90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A316F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2024-06-14T10:41:00Z</dcterms:modified>
  <cp:contentStatus/>
</cp:coreProperties>
</file>